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155A7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155A7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155A7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155A7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155A7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155A7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155A7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155A76">
        <w:rPr>
          <w:b w:val="0"/>
        </w:rPr>
        <w:t xml:space="preserve"> 7А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155A76" w:rsidP="00232C8F">
            <w:r>
              <w:t>Учитель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155A76" w:rsidP="00232C8F">
            <w:r>
              <w:t>27244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155A76" w:rsidRPr="00155A76">
        <w:rPr>
          <w:rStyle w:val="aa"/>
        </w:rPr>
        <w:t xml:space="preserve"> Педагогический персонал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155A76" w:rsidRPr="00155A76">
        <w:rPr>
          <w:rStyle w:val="aa"/>
        </w:rPr>
        <w:t>6;  7А, 8А (7А), 9А (7А), 10А (7А), 11А (7А), 12А (7А)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155A76" w:rsidRPr="00155A76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155A76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155A76" w:rsidP="001E48C6">
            <w:pPr>
              <w:jc w:val="center"/>
            </w:pPr>
            <w:r>
              <w:t>6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155A76" w:rsidP="001E48C6">
            <w:pPr>
              <w:jc w:val="center"/>
            </w:pPr>
            <w:r>
              <w:t>6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155A76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155A76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155A76" w:rsidP="001E48C6">
            <w:pPr>
              <w:jc w:val="center"/>
            </w:pPr>
            <w:r>
              <w:t>183-298-288 11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155A76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55A76" w:rsidRDefault="00155A76" w:rsidP="001E48C6">
            <w:pPr>
              <w:jc w:val="center"/>
            </w:pPr>
            <w:r>
              <w:t>121-271-684 20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55A76" w:rsidRPr="002C61F6" w:rsidRDefault="00155A76" w:rsidP="00AD14A4">
            <w:pPr>
              <w:rPr>
                <w:rStyle w:val="a7"/>
              </w:rPr>
            </w:pPr>
          </w:p>
        </w:tc>
      </w:tr>
      <w:tr w:rsidR="00155A76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55A76" w:rsidRDefault="00155A76" w:rsidP="001E48C6">
            <w:pPr>
              <w:jc w:val="center"/>
            </w:pPr>
            <w:r>
              <w:t>182-460-410 39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55A76" w:rsidRPr="002C61F6" w:rsidRDefault="00155A76" w:rsidP="00AD14A4">
            <w:pPr>
              <w:rPr>
                <w:rStyle w:val="a7"/>
              </w:rPr>
            </w:pPr>
          </w:p>
        </w:tc>
      </w:tr>
      <w:tr w:rsidR="00155A76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55A76" w:rsidRDefault="00155A76" w:rsidP="001E48C6">
            <w:pPr>
              <w:jc w:val="center"/>
            </w:pPr>
            <w:r>
              <w:t>186-064-702 83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55A76" w:rsidRPr="002C61F6" w:rsidRDefault="00155A76" w:rsidP="00AD14A4">
            <w:pPr>
              <w:rPr>
                <w:rStyle w:val="a7"/>
              </w:rPr>
            </w:pPr>
          </w:p>
        </w:tc>
      </w:tr>
      <w:tr w:rsidR="00155A76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55A76" w:rsidRDefault="00155A76" w:rsidP="001E48C6">
            <w:pPr>
              <w:jc w:val="center"/>
            </w:pPr>
            <w:r>
              <w:t>184-099-735 12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55A76" w:rsidRPr="002C61F6" w:rsidRDefault="00155A76" w:rsidP="00AD14A4">
            <w:pPr>
              <w:rPr>
                <w:rStyle w:val="a7"/>
              </w:rPr>
            </w:pPr>
          </w:p>
        </w:tc>
      </w:tr>
      <w:tr w:rsidR="00155A76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55A76" w:rsidRDefault="00155A76" w:rsidP="001E48C6">
            <w:pPr>
              <w:jc w:val="center"/>
            </w:pPr>
            <w:r>
              <w:t>183-658-314 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55A76" w:rsidRPr="002C61F6" w:rsidRDefault="00155A76" w:rsidP="00AD14A4">
            <w:pPr>
              <w:rPr>
                <w:rStyle w:val="a7"/>
              </w:rPr>
            </w:pPr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155A76" w:rsidRPr="00155A76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155A76" w:rsidRPr="00155A76">
        <w:rPr>
          <w:rStyle w:val="aa"/>
        </w:rPr>
        <w:t xml:space="preserve"> Не используются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062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062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062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062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062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062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062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062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8062D1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062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062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062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062D1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8062D1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062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062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062D1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8062D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8062D1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C53BD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C53BD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C53BD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C53BD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C53BD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C53BD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C53BD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8062D1" w:rsidRPr="008062D1">
        <w:rPr>
          <w:i/>
          <w:u w:val="single"/>
        </w:rPr>
        <w:t>1. Рекомендации по улучшению условий труда: не требуются</w:t>
      </w:r>
      <w:r w:rsidR="008062D1" w:rsidRPr="008062D1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8062D1" w:rsidRPr="008062D1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155A76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155A76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155A76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155A7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155A76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155A76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155A7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155A76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155A76" w:rsidRPr="00155A76" w:rsidTr="00155A7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</w:tr>
      <w:tr w:rsidR="00155A76" w:rsidRPr="00155A76" w:rsidTr="00155A7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  <w:r w:rsidRPr="00155A7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  <w:r w:rsidRPr="00155A7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  <w:r w:rsidRPr="00155A7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  <w:r w:rsidRPr="00155A7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A7EC5" w:rsidTr="00AA7E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8062D1" w:rsidP="003C5C39">
            <w:pPr>
              <w:pStyle w:val="a8"/>
            </w:pPr>
            <w:r>
              <w:t>19.04.2022</w:t>
            </w:r>
          </w:p>
        </w:tc>
      </w:tr>
      <w:tr w:rsidR="001E48C6" w:rsidRPr="00AA7EC5" w:rsidTr="00AA7E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3C5C39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vertAlign w:val="superscript"/>
              </w:rPr>
            </w:pPr>
            <w:r w:rsidRPr="00AA7EC5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155A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155A76" w:rsidP="004E51DC">
            <w:pPr>
              <w:pStyle w:val="a8"/>
            </w:pPr>
            <w:r>
              <w:t>Бондаренко Наталья Николаевна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155A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155A76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155A76" w:rsidRPr="00155A76" w:rsidTr="00155A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A76" w:rsidRPr="00155A76" w:rsidRDefault="00155A76" w:rsidP="00EF07A3">
            <w:pPr>
              <w:pStyle w:val="a8"/>
            </w:pPr>
            <w:r>
              <w:t>Бедрева Татьяна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</w:tr>
      <w:tr w:rsidR="00155A76" w:rsidRPr="00155A76" w:rsidTr="00155A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  <w:r w:rsidRPr="00155A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55A76" w:rsidRPr="00155A76" w:rsidRDefault="00155A76" w:rsidP="00EF07A3">
            <w:pPr>
              <w:pStyle w:val="a8"/>
              <w:rPr>
                <w:vertAlign w:val="superscript"/>
              </w:rPr>
            </w:pPr>
            <w:r w:rsidRPr="00155A7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  <w:r w:rsidRPr="00155A76">
              <w:rPr>
                <w:vertAlign w:val="superscript"/>
              </w:rPr>
              <w:t>(дата)</w:t>
            </w:r>
          </w:p>
        </w:tc>
      </w:tr>
      <w:tr w:rsidR="00155A76" w:rsidRPr="00155A76" w:rsidTr="00155A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A76" w:rsidRPr="00155A76" w:rsidRDefault="00155A76" w:rsidP="00EF07A3">
            <w:pPr>
              <w:pStyle w:val="a8"/>
            </w:pPr>
            <w:r>
              <w:t>Козачёк Гульгуна Даларисовна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</w:tr>
      <w:tr w:rsidR="00155A76" w:rsidRPr="00155A76" w:rsidTr="00155A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  <w:r w:rsidRPr="00155A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55A76" w:rsidRPr="00155A76" w:rsidRDefault="00155A76" w:rsidP="00EF07A3">
            <w:pPr>
              <w:pStyle w:val="a8"/>
              <w:rPr>
                <w:vertAlign w:val="superscript"/>
              </w:rPr>
            </w:pPr>
            <w:r w:rsidRPr="00155A7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  <w:r w:rsidRPr="00155A76">
              <w:rPr>
                <w:vertAlign w:val="superscript"/>
              </w:rPr>
              <w:t>(дата)</w:t>
            </w:r>
          </w:p>
        </w:tc>
      </w:tr>
      <w:tr w:rsidR="00155A76" w:rsidRPr="00155A76" w:rsidTr="00155A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A76" w:rsidRPr="00155A76" w:rsidRDefault="00155A76" w:rsidP="00EF07A3">
            <w:pPr>
              <w:pStyle w:val="a8"/>
            </w:pPr>
            <w:r>
              <w:t>Кимлач Надежда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</w:tr>
      <w:tr w:rsidR="00155A76" w:rsidRPr="00155A76" w:rsidTr="00155A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  <w:r w:rsidRPr="00155A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55A76" w:rsidRPr="00155A76" w:rsidRDefault="00155A76" w:rsidP="00EF07A3">
            <w:pPr>
              <w:pStyle w:val="a8"/>
              <w:rPr>
                <w:vertAlign w:val="superscript"/>
              </w:rPr>
            </w:pPr>
            <w:r w:rsidRPr="00155A7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  <w:r w:rsidRPr="00155A76">
              <w:rPr>
                <w:vertAlign w:val="superscript"/>
              </w:rPr>
              <w:t>(дата)</w:t>
            </w:r>
          </w:p>
        </w:tc>
      </w:tr>
      <w:tr w:rsidR="00155A76" w:rsidRPr="00155A76" w:rsidTr="00155A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A76" w:rsidRPr="00155A76" w:rsidRDefault="00155A76" w:rsidP="00EF07A3">
            <w:pPr>
              <w:pStyle w:val="a8"/>
            </w:pPr>
            <w:r>
              <w:t>Попова Анастасия Валериевна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</w:tr>
      <w:tr w:rsidR="00155A76" w:rsidRPr="00155A76" w:rsidTr="00155A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  <w:r w:rsidRPr="00155A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55A76" w:rsidRPr="00155A76" w:rsidRDefault="00155A76" w:rsidP="00EF07A3">
            <w:pPr>
              <w:pStyle w:val="a8"/>
              <w:rPr>
                <w:vertAlign w:val="superscript"/>
              </w:rPr>
            </w:pPr>
            <w:r w:rsidRPr="00155A7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  <w:r w:rsidRPr="00155A76">
              <w:rPr>
                <w:vertAlign w:val="superscript"/>
              </w:rPr>
              <w:t>(дата)</w:t>
            </w:r>
          </w:p>
        </w:tc>
      </w:tr>
      <w:tr w:rsidR="00155A76" w:rsidRPr="00155A76" w:rsidTr="00155A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A76" w:rsidRPr="00155A76" w:rsidRDefault="00155A76" w:rsidP="00EF07A3">
            <w:pPr>
              <w:pStyle w:val="a8"/>
            </w:pPr>
            <w:r>
              <w:t>Саркисян Светлана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A76" w:rsidRPr="00155A76" w:rsidRDefault="00155A76" w:rsidP="004E51DC">
            <w:pPr>
              <w:pStyle w:val="a8"/>
            </w:pPr>
          </w:p>
        </w:tc>
      </w:tr>
      <w:tr w:rsidR="00155A76" w:rsidRPr="00155A76" w:rsidTr="00155A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  <w:r w:rsidRPr="00155A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55A76" w:rsidRPr="00155A76" w:rsidRDefault="00155A76" w:rsidP="00EF07A3">
            <w:pPr>
              <w:pStyle w:val="a8"/>
              <w:rPr>
                <w:vertAlign w:val="superscript"/>
              </w:rPr>
            </w:pPr>
            <w:r w:rsidRPr="00155A7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55A76" w:rsidRPr="00155A76" w:rsidRDefault="00155A76" w:rsidP="004E51DC">
            <w:pPr>
              <w:pStyle w:val="a8"/>
              <w:rPr>
                <w:vertAlign w:val="superscript"/>
              </w:rPr>
            </w:pPr>
            <w:r w:rsidRPr="00155A76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EC5" w:rsidRDefault="00AA7EC5" w:rsidP="0076042D">
      <w:pPr>
        <w:pStyle w:val="a9"/>
      </w:pPr>
      <w:r>
        <w:separator/>
      </w:r>
    </w:p>
  </w:endnote>
  <w:endnote w:type="continuationSeparator" w:id="0">
    <w:p w:rsidR="00AA7EC5" w:rsidRDefault="00AA7EC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155A7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7А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8062D1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8062D1" w:rsidRPr="008062D1">
            <w:rPr>
              <w:rStyle w:val="ad"/>
              <w:noProof/>
              <w:sz w:val="20"/>
            </w:rPr>
            <w:t>3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EC5" w:rsidRDefault="00AA7EC5" w:rsidP="0076042D">
      <w:pPr>
        <w:pStyle w:val="a9"/>
      </w:pPr>
      <w:r>
        <w:separator/>
      </w:r>
    </w:p>
  </w:footnote>
  <w:footnote w:type="continuationSeparator" w:id="0">
    <w:p w:rsidR="00AA7EC5" w:rsidRDefault="00AA7E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6;  7А, 8А (7А), 9А (7А), 10А (7А), 11А (7А), 12А (7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Педагогический персонал"/>
    <w:docVar w:name="chek_unc_results" w:val="   "/>
    <w:docVar w:name="class" w:val=" не определен "/>
    <w:docVar w:name="close_doc_flag" w:val="0"/>
    <w:docVar w:name="co_classes" w:val="   "/>
    <w:docVar w:name="codeok" w:val=" 27244 "/>
    <w:docVar w:name="codeok " w:val="    "/>
    <w:docVar w:name="col18" w:val=" 0 "/>
    <w:docVar w:name="colanal" w:val="  Отсутствуют"/>
    <w:docVar w:name="colrab" w:val=" 1 "/>
    <w:docVar w:name="colrab_anal" w:val=" 6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7А"/>
    <w:docVar w:name="gig_kut" w:val="2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7А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9AA45F5D4B18405084EC9BEC28F9F108"/>
    <w:docVar w:name="rm_id" w:val="7"/>
    <w:docVar w:name="rm_name" w:val="                                          "/>
    <w:docVar w:name="rm_number" w:val=" 7А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44"/>
    <w:docVar w:name="state_s070c" w:val="-1"/>
    <w:docVar w:name="struct_info" w:val="    "/>
    <w:docVar w:name="template" w:val="karta_prg_sout.dot"/>
    <w:docVar w:name="test_date" w:val="   "/>
    <w:docVar w:name="timesmena" w:val="108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AA7EC5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5A76"/>
    <w:rsid w:val="0015635F"/>
    <w:rsid w:val="001607C8"/>
    <w:rsid w:val="001E48C6"/>
    <w:rsid w:val="001F4D8D"/>
    <w:rsid w:val="00232C8F"/>
    <w:rsid w:val="00234932"/>
    <w:rsid w:val="00244615"/>
    <w:rsid w:val="002A0605"/>
    <w:rsid w:val="002C61F6"/>
    <w:rsid w:val="002E55C6"/>
    <w:rsid w:val="00305B2F"/>
    <w:rsid w:val="003634C6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27E8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062D1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A7EC5"/>
    <w:rsid w:val="00AD14A4"/>
    <w:rsid w:val="00AD7C32"/>
    <w:rsid w:val="00AF796F"/>
    <w:rsid w:val="00B04F25"/>
    <w:rsid w:val="00BA5029"/>
    <w:rsid w:val="00BC2F3C"/>
    <w:rsid w:val="00C02721"/>
    <w:rsid w:val="00C03F4A"/>
    <w:rsid w:val="00C53BDE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  <w:rsid w:val="00FE5539"/>
    <w:rsid w:val="00FE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4610D1E7-94EB-4B16-8F51-7677D9F7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4</cp:revision>
  <dcterms:created xsi:type="dcterms:W3CDTF">2022-04-18T06:44:00Z</dcterms:created>
  <dcterms:modified xsi:type="dcterms:W3CDTF">2022-04-18T08:39:00Z</dcterms:modified>
</cp:coreProperties>
</file>